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07" w:rsidRPr="00225256" w:rsidRDefault="00C87907" w:rsidP="00225256">
      <w:pPr>
        <w:jc w:val="both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1.5pt;width:36.6pt;height:50.4pt;z-index:251658240">
            <v:imagedata r:id="rId5" o:title=""/>
          </v:shape>
        </w:pict>
      </w:r>
      <w:r>
        <w:t xml:space="preserve">                                                                                                   </w:t>
      </w:r>
    </w:p>
    <w:p w:rsidR="00C87907" w:rsidRPr="007A35F8" w:rsidRDefault="00C87907" w:rsidP="00225256">
      <w:pPr>
        <w:pStyle w:val="Title"/>
        <w:rPr>
          <w:b/>
          <w:sz w:val="12"/>
        </w:rPr>
      </w:pPr>
      <w:r>
        <w:rPr>
          <w:b/>
          <w:sz w:val="24"/>
        </w:rPr>
        <w:t xml:space="preserve"> </w:t>
      </w:r>
    </w:p>
    <w:p w:rsidR="00C87907" w:rsidRDefault="00C87907" w:rsidP="00225256">
      <w:pPr>
        <w:pStyle w:val="Title"/>
        <w:rPr>
          <w:b/>
          <w:szCs w:val="28"/>
        </w:rPr>
      </w:pPr>
    </w:p>
    <w:p w:rsidR="00C87907" w:rsidRDefault="00C87907" w:rsidP="00225256">
      <w:pPr>
        <w:pStyle w:val="Title"/>
        <w:rPr>
          <w:b/>
          <w:szCs w:val="28"/>
        </w:rPr>
      </w:pPr>
    </w:p>
    <w:p w:rsidR="00C87907" w:rsidRDefault="00C87907" w:rsidP="00225256">
      <w:pPr>
        <w:pStyle w:val="Title"/>
        <w:rPr>
          <w:b/>
          <w:szCs w:val="28"/>
        </w:rPr>
      </w:pPr>
    </w:p>
    <w:p w:rsidR="00C87907" w:rsidRPr="00C14391" w:rsidRDefault="00C87907" w:rsidP="00225256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87907" w:rsidRPr="00E1265D" w:rsidRDefault="00C87907" w:rsidP="00225256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C87907" w:rsidRPr="003B512C" w:rsidRDefault="00C87907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r>
        <w:rPr>
          <w:b/>
          <w:bCs/>
          <w:szCs w:val="28"/>
          <w:lang w:val="ru-RU"/>
        </w:rPr>
        <w:t>тридцять перша</w:t>
      </w:r>
      <w:r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C87907" w:rsidRPr="003B512C" w:rsidRDefault="00C87907" w:rsidP="003B512C">
      <w:pPr>
        <w:keepNext/>
        <w:outlineLvl w:val="0"/>
        <w:rPr>
          <w:b/>
          <w:bCs/>
          <w:szCs w:val="28"/>
        </w:rPr>
      </w:pPr>
    </w:p>
    <w:p w:rsidR="00C87907" w:rsidRPr="003B512C" w:rsidRDefault="00C87907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>Р І Ш Е Н Н Я</w:t>
      </w:r>
    </w:p>
    <w:p w:rsidR="00C87907" w:rsidRPr="003B512C" w:rsidRDefault="00C87907" w:rsidP="003B512C">
      <w:pPr>
        <w:rPr>
          <w:b/>
          <w:bCs/>
          <w:szCs w:val="28"/>
        </w:rPr>
      </w:pPr>
    </w:p>
    <w:p w:rsidR="00C87907" w:rsidRPr="003B512C" w:rsidRDefault="00C87907" w:rsidP="003B512C">
      <w:pPr>
        <w:rPr>
          <w:b/>
          <w:bCs/>
          <w:szCs w:val="28"/>
        </w:rPr>
      </w:pPr>
    </w:p>
    <w:p w:rsidR="00C87907" w:rsidRPr="003B512C" w:rsidRDefault="00C87907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19</w:t>
      </w:r>
      <w:r w:rsidRPr="003B512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квітня</w:t>
      </w:r>
      <w:r w:rsidRPr="003B512C">
        <w:rPr>
          <w:szCs w:val="28"/>
        </w:rPr>
        <w:t xml:space="preserve"> 20</w:t>
      </w:r>
      <w:r w:rsidRPr="003B512C">
        <w:rPr>
          <w:szCs w:val="28"/>
          <w:lang w:val="ru-RU"/>
        </w:rPr>
        <w:t>1</w:t>
      </w:r>
      <w:r>
        <w:rPr>
          <w:szCs w:val="28"/>
          <w:lang w:val="ru-RU"/>
        </w:rPr>
        <w:t>8</w:t>
      </w:r>
      <w:r w:rsidRPr="003B512C">
        <w:rPr>
          <w:szCs w:val="28"/>
        </w:rPr>
        <w:t xml:space="preserve"> року</w:t>
      </w:r>
    </w:p>
    <w:p w:rsidR="00C87907" w:rsidRDefault="00C87907" w:rsidP="00225256">
      <w:pPr>
        <w:jc w:val="both"/>
        <w:rPr>
          <w:szCs w:val="28"/>
        </w:rPr>
      </w:pPr>
    </w:p>
    <w:p w:rsidR="00C87907" w:rsidRPr="00CC0C2C" w:rsidRDefault="00C87907">
      <w:pPr>
        <w:pStyle w:val="Title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C87907" w:rsidRPr="00CC0C2C" w:rsidRDefault="00C87907">
      <w:pPr>
        <w:pStyle w:val="Title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C87907" w:rsidRPr="00CC0C2C" w:rsidRDefault="00C87907">
      <w:pPr>
        <w:pStyle w:val="Title"/>
        <w:jc w:val="left"/>
        <w:rPr>
          <w:b/>
        </w:rPr>
      </w:pPr>
      <w:r w:rsidRPr="00CC0C2C">
        <w:rPr>
          <w:b/>
        </w:rPr>
        <w:t>м. Лубни на 20</w:t>
      </w:r>
      <w:r>
        <w:rPr>
          <w:b/>
        </w:rPr>
        <w:t>18</w:t>
      </w:r>
      <w:r w:rsidRPr="00CC0C2C">
        <w:rPr>
          <w:b/>
        </w:rPr>
        <w:t xml:space="preserve"> рік</w:t>
      </w:r>
    </w:p>
    <w:p w:rsidR="00C87907" w:rsidRDefault="00C87907">
      <w:pPr>
        <w:pStyle w:val="Title"/>
        <w:jc w:val="left"/>
      </w:pPr>
    </w:p>
    <w:p w:rsidR="00C87907" w:rsidRDefault="00C87907" w:rsidP="00DB3367">
      <w:pPr>
        <w:pStyle w:val="Title"/>
        <w:ind w:firstLine="720"/>
        <w:jc w:val="both"/>
      </w:pPr>
      <w:r>
        <w:t xml:space="preserve">Розглянувши заяву </w:t>
      </w:r>
      <w:r>
        <w:rPr>
          <w:iCs/>
        </w:rPr>
        <w:t>Лубенського</w:t>
      </w:r>
      <w:r w:rsidRPr="006C3FAE">
        <w:rPr>
          <w:iCs/>
        </w:rPr>
        <w:t xml:space="preserve"> </w:t>
      </w:r>
      <w:r>
        <w:rPr>
          <w:iCs/>
        </w:rPr>
        <w:t>місцевого центру з надання безоплатної вторинної правової допомоги від 27.03.2018 № 01.3-13/140</w:t>
      </w:r>
      <w:r>
        <w:t xml:space="preserve"> та враховуючи необхідність організації суспільно-корисних оплачуваних робіт для осіб, які вчинили адміністративні правопорушення,  у відповідності із Законом України «Про державне прогнозування та розроблення програм економічного і соціального розвитку України», керуючись ст. 26 Закону України «Про місцеве самоврядування в Україні»,</w:t>
      </w:r>
    </w:p>
    <w:p w:rsidR="00C87907" w:rsidRDefault="00C87907">
      <w:pPr>
        <w:pStyle w:val="Title"/>
        <w:ind w:firstLine="900"/>
        <w:jc w:val="left"/>
      </w:pPr>
    </w:p>
    <w:p w:rsidR="00C87907" w:rsidRPr="00466858" w:rsidRDefault="00C87907">
      <w:pPr>
        <w:pStyle w:val="Title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C87907" w:rsidRDefault="00C87907">
      <w:pPr>
        <w:pStyle w:val="Title"/>
        <w:ind w:firstLine="900"/>
      </w:pPr>
    </w:p>
    <w:p w:rsidR="00C87907" w:rsidRDefault="00C87907" w:rsidP="004D2C79">
      <w:pPr>
        <w:numPr>
          <w:ilvl w:val="0"/>
          <w:numId w:val="17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021B24">
        <w:rPr>
          <w:szCs w:val="28"/>
        </w:rPr>
        <w:t xml:space="preserve">Внести </w:t>
      </w:r>
      <w:r>
        <w:rPr>
          <w:szCs w:val="28"/>
        </w:rPr>
        <w:t xml:space="preserve"> </w:t>
      </w:r>
      <w:r w:rsidRPr="00021B24">
        <w:rPr>
          <w:szCs w:val="28"/>
        </w:rPr>
        <w:t>до Програми екон</w:t>
      </w:r>
      <w:r>
        <w:rPr>
          <w:szCs w:val="28"/>
        </w:rPr>
        <w:t>омічного і соціального розвитку</w:t>
      </w:r>
      <w:r w:rsidRPr="00021B24">
        <w:rPr>
          <w:szCs w:val="28"/>
        </w:rPr>
        <w:t xml:space="preserve"> м. Лубни на 2018 рік, затвердженої рішенням двадцять шостої сесії Лубенської міської ради сьомого скликання від 14 грудня 2017 року, </w:t>
      </w:r>
      <w:r>
        <w:rPr>
          <w:szCs w:val="28"/>
        </w:rPr>
        <w:t>наступні зміни:</w:t>
      </w:r>
    </w:p>
    <w:p w:rsidR="00C87907" w:rsidRPr="002D09ED" w:rsidRDefault="00C87907" w:rsidP="002D09ED">
      <w:pPr>
        <w:numPr>
          <w:ilvl w:val="0"/>
          <w:numId w:val="19"/>
        </w:numPr>
        <w:tabs>
          <w:tab w:val="left" w:pos="993"/>
        </w:tabs>
        <w:ind w:left="0" w:firstLine="720"/>
        <w:jc w:val="both"/>
        <w:rPr>
          <w:szCs w:val="28"/>
        </w:rPr>
      </w:pPr>
      <w:r w:rsidRPr="002D09ED">
        <w:rPr>
          <w:szCs w:val="28"/>
        </w:rPr>
        <w:t>доповнити програму розділом</w:t>
      </w:r>
      <w:r w:rsidRPr="002D09ED">
        <w:rPr>
          <w:color w:val="FF0000"/>
          <w:szCs w:val="28"/>
        </w:rPr>
        <w:t xml:space="preserve"> </w:t>
      </w:r>
      <w:r w:rsidRPr="00A177E9">
        <w:rPr>
          <w:szCs w:val="28"/>
        </w:rPr>
        <w:t>«</w:t>
      </w:r>
      <w:r w:rsidRPr="002D09ED">
        <w:rPr>
          <w:szCs w:val="28"/>
          <w:lang w:eastAsia="ar-SA"/>
        </w:rPr>
        <w:t>18</w:t>
      </w:r>
      <w:r>
        <w:rPr>
          <w:szCs w:val="28"/>
          <w:lang w:eastAsia="ar-SA"/>
        </w:rPr>
        <w:t xml:space="preserve">. </w:t>
      </w:r>
      <w:r w:rsidRPr="002D09ED">
        <w:rPr>
          <w:szCs w:val="28"/>
          <w:lang w:eastAsia="ar-SA"/>
        </w:rPr>
        <w:t>Правова  освіта та правова допомога населенню міста Лубен» (дода</w:t>
      </w:r>
      <w:r>
        <w:rPr>
          <w:szCs w:val="28"/>
          <w:lang w:eastAsia="ar-SA"/>
        </w:rPr>
        <w:t>ється</w:t>
      </w:r>
      <w:r w:rsidRPr="002D09ED">
        <w:rPr>
          <w:szCs w:val="28"/>
          <w:lang w:eastAsia="ar-SA"/>
        </w:rPr>
        <w:t xml:space="preserve">), </w:t>
      </w:r>
      <w:r>
        <w:rPr>
          <w:szCs w:val="28"/>
          <w:lang w:eastAsia="ar-SA"/>
        </w:rPr>
        <w:t>р</w:t>
      </w:r>
      <w:r w:rsidRPr="002D09ED">
        <w:rPr>
          <w:szCs w:val="28"/>
          <w:lang w:eastAsia="ar-SA"/>
        </w:rPr>
        <w:t xml:space="preserve">озділ </w:t>
      </w:r>
      <w:r>
        <w:rPr>
          <w:szCs w:val="28"/>
          <w:lang w:eastAsia="ar-SA"/>
        </w:rPr>
        <w:t>«</w:t>
      </w:r>
      <w:r w:rsidRPr="002D09ED">
        <w:rPr>
          <w:szCs w:val="28"/>
          <w:lang w:eastAsia="ar-SA"/>
        </w:rPr>
        <w:t>18</w:t>
      </w:r>
      <w:r>
        <w:rPr>
          <w:szCs w:val="28"/>
          <w:lang w:eastAsia="ar-SA"/>
        </w:rPr>
        <w:t>.</w:t>
      </w:r>
      <w:r w:rsidRPr="002D09ED">
        <w:rPr>
          <w:szCs w:val="28"/>
        </w:rPr>
        <w:t xml:space="preserve"> Результати виконанн</w:t>
      </w:r>
      <w:r>
        <w:rPr>
          <w:szCs w:val="28"/>
        </w:rPr>
        <w:t>я програми» вважати розділом 19;</w:t>
      </w:r>
    </w:p>
    <w:p w:rsidR="00C87907" w:rsidRDefault="00C87907" w:rsidP="002D09ED">
      <w:pPr>
        <w:numPr>
          <w:ilvl w:val="0"/>
          <w:numId w:val="15"/>
        </w:numPr>
        <w:tabs>
          <w:tab w:val="left" w:pos="0"/>
          <w:tab w:val="left" w:pos="993"/>
        </w:tabs>
        <w:ind w:left="0" w:firstLine="720"/>
        <w:jc w:val="both"/>
        <w:rPr>
          <w:szCs w:val="28"/>
        </w:rPr>
      </w:pPr>
      <w:r w:rsidRPr="00635D75">
        <w:rPr>
          <w:szCs w:val="28"/>
        </w:rPr>
        <w:t>доповнити підрозділ «</w:t>
      </w:r>
      <w:r w:rsidRPr="00A318A9">
        <w:t>Основні завдання та заходи на</w:t>
      </w:r>
      <w:r w:rsidRPr="00635D75">
        <w:rPr>
          <w:i/>
        </w:rPr>
        <w:t xml:space="preserve"> </w:t>
      </w:r>
      <w:r w:rsidRPr="00A318A9">
        <w:t>201</w:t>
      </w:r>
      <w:r>
        <w:t>8</w:t>
      </w:r>
      <w:r w:rsidRPr="00A318A9">
        <w:t xml:space="preserve"> рік</w:t>
      </w:r>
      <w:r w:rsidRPr="00635D75">
        <w:rPr>
          <w:szCs w:val="28"/>
        </w:rPr>
        <w:t xml:space="preserve">»  розділу </w:t>
      </w:r>
      <w:r w:rsidRPr="003E6738">
        <w:rPr>
          <w:szCs w:val="28"/>
        </w:rPr>
        <w:t>«</w:t>
      </w:r>
      <w:r w:rsidRPr="003E6738">
        <w:rPr>
          <w:szCs w:val="28"/>
          <w:lang w:eastAsia="ar-SA"/>
        </w:rPr>
        <w:t>13. Створення нових робочих місць та розвиток трудового потенціалу»</w:t>
      </w:r>
      <w:r w:rsidRPr="00635D75">
        <w:rPr>
          <w:szCs w:val="28"/>
        </w:rPr>
        <w:t xml:space="preserve"> пунктом </w:t>
      </w:r>
      <w:r>
        <w:rPr>
          <w:szCs w:val="28"/>
        </w:rPr>
        <w:t xml:space="preserve">такого змісту: </w:t>
      </w:r>
      <w:r w:rsidRPr="00635D75">
        <w:rPr>
          <w:szCs w:val="28"/>
        </w:rPr>
        <w:t xml:space="preserve">« - </w:t>
      </w:r>
      <w:r>
        <w:rPr>
          <w:szCs w:val="28"/>
        </w:rPr>
        <w:t xml:space="preserve">організація суспільно-корисних оплачуваних робіт для осіб, які вчинили адміністративні правопорушення та на яких судом накладено адміністративне стягнення </w:t>
      </w:r>
      <w:r>
        <w:t xml:space="preserve"> </w:t>
      </w:r>
      <w:r w:rsidRPr="005B4C9F">
        <w:t xml:space="preserve">- </w:t>
      </w:r>
      <w:r>
        <w:t xml:space="preserve">управління соціального захисту населення </w:t>
      </w:r>
      <w:r>
        <w:rPr>
          <w:iCs/>
        </w:rPr>
        <w:t>виконавчого комітету, фінансове управління виконавчого комітету, Лубенський міськрайонний відділ з питань пробації</w:t>
      </w:r>
      <w:r w:rsidRPr="00635D75">
        <w:rPr>
          <w:i/>
          <w:iCs/>
        </w:rPr>
        <w:t xml:space="preserve"> - </w:t>
      </w:r>
      <w:r w:rsidRPr="005B4C9F">
        <w:t>протягом 201</w:t>
      </w:r>
      <w:r>
        <w:t>8</w:t>
      </w:r>
      <w:r w:rsidRPr="005B4C9F">
        <w:t xml:space="preserve"> року.</w:t>
      </w:r>
      <w:r w:rsidRPr="00635D75">
        <w:rPr>
          <w:szCs w:val="28"/>
        </w:rPr>
        <w:t>».</w:t>
      </w:r>
    </w:p>
    <w:p w:rsidR="00C87907" w:rsidRDefault="00C87907" w:rsidP="004D2C79">
      <w:pPr>
        <w:numPr>
          <w:ilvl w:val="0"/>
          <w:numId w:val="17"/>
        </w:numPr>
        <w:tabs>
          <w:tab w:val="left" w:pos="0"/>
          <w:tab w:val="left" w:pos="1134"/>
        </w:tabs>
        <w:ind w:left="0" w:firstLine="720"/>
        <w:jc w:val="both"/>
      </w:pPr>
      <w:r>
        <w:t>Організацію виконання рішення покласти на заступника начальника відділу економічного розвитку і торгівлі виконавчого комітету Лубенської міської ради Остапко Т.Д.</w:t>
      </w:r>
    </w:p>
    <w:p w:rsidR="00C87907" w:rsidRPr="00CA7EB4" w:rsidRDefault="00C87907" w:rsidP="004D2C79">
      <w:pPr>
        <w:numPr>
          <w:ilvl w:val="0"/>
          <w:numId w:val="17"/>
        </w:numPr>
        <w:tabs>
          <w:tab w:val="left" w:pos="0"/>
          <w:tab w:val="left" w:pos="1134"/>
        </w:tabs>
        <w:ind w:left="0" w:firstLine="720"/>
        <w:jc w:val="both"/>
      </w:pPr>
      <w:r w:rsidRPr="00CA7EB4">
        <w:rPr>
          <w:szCs w:val="28"/>
        </w:rPr>
        <w:t>Контроль за виконанням рішення покласти на міського голову Грицаєнка О.П.</w:t>
      </w:r>
      <w:r>
        <w:rPr>
          <w:szCs w:val="28"/>
        </w:rPr>
        <w:t xml:space="preserve"> та</w:t>
      </w:r>
      <w:r w:rsidRPr="00CA7EB4">
        <w:rPr>
          <w:szCs w:val="28"/>
        </w:rPr>
        <w:t xml:space="preserve"> постійну депутатську комісію з питань планування бюджету, фінансів та з питань приватизації</w:t>
      </w:r>
      <w:r>
        <w:rPr>
          <w:szCs w:val="28"/>
        </w:rPr>
        <w:t>.</w:t>
      </w:r>
    </w:p>
    <w:p w:rsidR="00C87907" w:rsidRDefault="00C87907" w:rsidP="00E356B6">
      <w:pPr>
        <w:pStyle w:val="Title"/>
        <w:ind w:firstLine="720"/>
      </w:pPr>
    </w:p>
    <w:p w:rsidR="00C87907" w:rsidRDefault="00C87907" w:rsidP="00826A50">
      <w:pPr>
        <w:pStyle w:val="Title"/>
        <w:jc w:val="left"/>
        <w:rPr>
          <w:b/>
          <w:lang w:val="ru-RU"/>
        </w:rPr>
      </w:pPr>
      <w:r>
        <w:rPr>
          <w:b/>
        </w:rPr>
        <w:t>Міський голова                                                                        О.П. Грицаєнко</w:t>
      </w:r>
    </w:p>
    <w:p w:rsidR="00C87907" w:rsidRPr="00826A50" w:rsidRDefault="00C87907" w:rsidP="00826A50">
      <w:pPr>
        <w:pStyle w:val="Title"/>
        <w:jc w:val="left"/>
        <w:rPr>
          <w:b/>
          <w:lang w:val="ru-RU"/>
        </w:rPr>
      </w:pPr>
      <w:bookmarkStart w:id="0" w:name="_GoBack"/>
      <w:bookmarkEnd w:id="0"/>
    </w:p>
    <w:p w:rsidR="00C87907" w:rsidRDefault="00C87907" w:rsidP="009F3060">
      <w:pPr>
        <w:jc w:val="center"/>
        <w:rPr>
          <w:b/>
          <w:szCs w:val="28"/>
        </w:rPr>
      </w:pPr>
    </w:p>
    <w:p w:rsidR="00C87907" w:rsidRDefault="00C87907" w:rsidP="009F3060">
      <w:pPr>
        <w:jc w:val="center"/>
        <w:rPr>
          <w:b/>
          <w:szCs w:val="28"/>
        </w:rPr>
      </w:pPr>
    </w:p>
    <w:p w:rsidR="00C87907" w:rsidRDefault="00C87907" w:rsidP="009F3060">
      <w:pPr>
        <w:jc w:val="center"/>
        <w:rPr>
          <w:b/>
          <w:szCs w:val="28"/>
        </w:rPr>
      </w:pPr>
    </w:p>
    <w:sectPr w:rsidR="00C87907" w:rsidSect="00E34D57">
      <w:pgSz w:w="11906" w:h="16838"/>
      <w:pgMar w:top="426" w:right="926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16A37BA"/>
    <w:multiLevelType w:val="hybridMultilevel"/>
    <w:tmpl w:val="4EFCA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1FA23BB0"/>
    <w:multiLevelType w:val="hybridMultilevel"/>
    <w:tmpl w:val="32CE4FB6"/>
    <w:lvl w:ilvl="0" w:tplc="208CE95C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3">
    <w:nsid w:val="4B4C6703"/>
    <w:multiLevelType w:val="hybridMultilevel"/>
    <w:tmpl w:val="941684B2"/>
    <w:lvl w:ilvl="0" w:tplc="77F42CEA">
      <w:start w:val="7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9357DD"/>
    <w:multiLevelType w:val="hybridMultilevel"/>
    <w:tmpl w:val="4FF04006"/>
    <w:lvl w:ilvl="0" w:tplc="B1EA03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4BB50A1"/>
    <w:multiLevelType w:val="hybridMultilevel"/>
    <w:tmpl w:val="D0E451FC"/>
    <w:lvl w:ilvl="0" w:tplc="8BB28D58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38D6DE4"/>
    <w:multiLevelType w:val="hybridMultilevel"/>
    <w:tmpl w:val="9B8263C8"/>
    <w:lvl w:ilvl="0" w:tplc="51C41B32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8"/>
  </w:num>
  <w:num w:numId="7">
    <w:abstractNumId w:val="1"/>
  </w:num>
  <w:num w:numId="8">
    <w:abstractNumId w:val="11"/>
  </w:num>
  <w:num w:numId="9">
    <w:abstractNumId w:val="12"/>
  </w:num>
  <w:num w:numId="10">
    <w:abstractNumId w:val="7"/>
  </w:num>
  <w:num w:numId="11">
    <w:abstractNumId w:val="16"/>
  </w:num>
  <w:num w:numId="12">
    <w:abstractNumId w:val="10"/>
  </w:num>
  <w:num w:numId="13">
    <w:abstractNumId w:val="15"/>
  </w:num>
  <w:num w:numId="14">
    <w:abstractNumId w:val="17"/>
  </w:num>
  <w:num w:numId="15">
    <w:abstractNumId w:val="6"/>
  </w:num>
  <w:num w:numId="16">
    <w:abstractNumId w:val="9"/>
  </w:num>
  <w:num w:numId="17">
    <w:abstractNumId w:val="14"/>
  </w:num>
  <w:num w:numId="18">
    <w:abstractNumId w:val="3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731B"/>
    <w:rsid w:val="000078DD"/>
    <w:rsid w:val="00021B24"/>
    <w:rsid w:val="00022531"/>
    <w:rsid w:val="00031F73"/>
    <w:rsid w:val="000324FF"/>
    <w:rsid w:val="00092DBE"/>
    <w:rsid w:val="00094846"/>
    <w:rsid w:val="000A6034"/>
    <w:rsid w:val="000B1577"/>
    <w:rsid w:val="000D0825"/>
    <w:rsid w:val="000F1002"/>
    <w:rsid w:val="000F76D7"/>
    <w:rsid w:val="001017F2"/>
    <w:rsid w:val="001052D5"/>
    <w:rsid w:val="00112B03"/>
    <w:rsid w:val="00122282"/>
    <w:rsid w:val="00134F5D"/>
    <w:rsid w:val="00144375"/>
    <w:rsid w:val="00154E40"/>
    <w:rsid w:val="001607B3"/>
    <w:rsid w:val="001763D5"/>
    <w:rsid w:val="001833F4"/>
    <w:rsid w:val="0018462F"/>
    <w:rsid w:val="00192FC2"/>
    <w:rsid w:val="001954BF"/>
    <w:rsid w:val="0019722A"/>
    <w:rsid w:val="001A1F2C"/>
    <w:rsid w:val="001A4B20"/>
    <w:rsid w:val="001A7269"/>
    <w:rsid w:val="001C740B"/>
    <w:rsid w:val="001C7768"/>
    <w:rsid w:val="001E3DA6"/>
    <w:rsid w:val="001F0CC0"/>
    <w:rsid w:val="00203943"/>
    <w:rsid w:val="002206F9"/>
    <w:rsid w:val="00225256"/>
    <w:rsid w:val="00230ACD"/>
    <w:rsid w:val="00235EC3"/>
    <w:rsid w:val="00241F9D"/>
    <w:rsid w:val="002423DD"/>
    <w:rsid w:val="002429B3"/>
    <w:rsid w:val="00243AD2"/>
    <w:rsid w:val="00247033"/>
    <w:rsid w:val="00255CD6"/>
    <w:rsid w:val="00257F54"/>
    <w:rsid w:val="00263513"/>
    <w:rsid w:val="0026455F"/>
    <w:rsid w:val="00273BA6"/>
    <w:rsid w:val="00276F1F"/>
    <w:rsid w:val="00283882"/>
    <w:rsid w:val="00285BC8"/>
    <w:rsid w:val="00287339"/>
    <w:rsid w:val="00290573"/>
    <w:rsid w:val="002A3E35"/>
    <w:rsid w:val="002A7CFE"/>
    <w:rsid w:val="002B00EA"/>
    <w:rsid w:val="002C0894"/>
    <w:rsid w:val="002C3509"/>
    <w:rsid w:val="002D09ED"/>
    <w:rsid w:val="002E0C6B"/>
    <w:rsid w:val="002E5E03"/>
    <w:rsid w:val="002F659F"/>
    <w:rsid w:val="003126ED"/>
    <w:rsid w:val="00343DF7"/>
    <w:rsid w:val="0034727F"/>
    <w:rsid w:val="00351D83"/>
    <w:rsid w:val="003700CF"/>
    <w:rsid w:val="00376523"/>
    <w:rsid w:val="00384B8B"/>
    <w:rsid w:val="0038584E"/>
    <w:rsid w:val="00395F68"/>
    <w:rsid w:val="003B3005"/>
    <w:rsid w:val="003B512C"/>
    <w:rsid w:val="003B5CA6"/>
    <w:rsid w:val="003B6CB6"/>
    <w:rsid w:val="003C04DE"/>
    <w:rsid w:val="003D62DB"/>
    <w:rsid w:val="003E0A7B"/>
    <w:rsid w:val="003E61A6"/>
    <w:rsid w:val="003E6738"/>
    <w:rsid w:val="003F37A2"/>
    <w:rsid w:val="003F6787"/>
    <w:rsid w:val="004100E6"/>
    <w:rsid w:val="00415F1D"/>
    <w:rsid w:val="00466858"/>
    <w:rsid w:val="004705E2"/>
    <w:rsid w:val="004846E2"/>
    <w:rsid w:val="0049672C"/>
    <w:rsid w:val="004A25DC"/>
    <w:rsid w:val="004A5A47"/>
    <w:rsid w:val="004B0748"/>
    <w:rsid w:val="004D2C79"/>
    <w:rsid w:val="004D7C10"/>
    <w:rsid w:val="004F1CBA"/>
    <w:rsid w:val="00512683"/>
    <w:rsid w:val="00514B18"/>
    <w:rsid w:val="00525A92"/>
    <w:rsid w:val="005324E6"/>
    <w:rsid w:val="00573F3E"/>
    <w:rsid w:val="00585B48"/>
    <w:rsid w:val="00596C27"/>
    <w:rsid w:val="005A7232"/>
    <w:rsid w:val="005A7FFA"/>
    <w:rsid w:val="005B4C9F"/>
    <w:rsid w:val="005C4238"/>
    <w:rsid w:val="005D21EF"/>
    <w:rsid w:val="00600242"/>
    <w:rsid w:val="00603BC4"/>
    <w:rsid w:val="006048BB"/>
    <w:rsid w:val="0060659D"/>
    <w:rsid w:val="006143E6"/>
    <w:rsid w:val="00621DB8"/>
    <w:rsid w:val="00635D75"/>
    <w:rsid w:val="0066617F"/>
    <w:rsid w:val="00690385"/>
    <w:rsid w:val="00694F6C"/>
    <w:rsid w:val="00695C23"/>
    <w:rsid w:val="006A0165"/>
    <w:rsid w:val="006A6ADC"/>
    <w:rsid w:val="006C3FAE"/>
    <w:rsid w:val="006D5E20"/>
    <w:rsid w:val="006E5DB2"/>
    <w:rsid w:val="006F20B7"/>
    <w:rsid w:val="00731D42"/>
    <w:rsid w:val="00746088"/>
    <w:rsid w:val="00753650"/>
    <w:rsid w:val="00755939"/>
    <w:rsid w:val="00766E24"/>
    <w:rsid w:val="00796E7F"/>
    <w:rsid w:val="007A31B0"/>
    <w:rsid w:val="007A35F8"/>
    <w:rsid w:val="007B2D30"/>
    <w:rsid w:val="007C08C0"/>
    <w:rsid w:val="007D333C"/>
    <w:rsid w:val="007E48DB"/>
    <w:rsid w:val="007F1146"/>
    <w:rsid w:val="007F76E7"/>
    <w:rsid w:val="007F7F1C"/>
    <w:rsid w:val="0082383F"/>
    <w:rsid w:val="0082688F"/>
    <w:rsid w:val="008269AD"/>
    <w:rsid w:val="00826A50"/>
    <w:rsid w:val="00826C5A"/>
    <w:rsid w:val="008310FD"/>
    <w:rsid w:val="008338B3"/>
    <w:rsid w:val="00864BA4"/>
    <w:rsid w:val="008815BF"/>
    <w:rsid w:val="00882D8F"/>
    <w:rsid w:val="008851B3"/>
    <w:rsid w:val="00885360"/>
    <w:rsid w:val="00894F48"/>
    <w:rsid w:val="00895DC0"/>
    <w:rsid w:val="008C042B"/>
    <w:rsid w:val="008C2FF2"/>
    <w:rsid w:val="008C3CAE"/>
    <w:rsid w:val="008C49D2"/>
    <w:rsid w:val="008C517D"/>
    <w:rsid w:val="008D5A82"/>
    <w:rsid w:val="008E0747"/>
    <w:rsid w:val="008F06E2"/>
    <w:rsid w:val="008F66C0"/>
    <w:rsid w:val="00912285"/>
    <w:rsid w:val="00915294"/>
    <w:rsid w:val="00915930"/>
    <w:rsid w:val="00916256"/>
    <w:rsid w:val="00937324"/>
    <w:rsid w:val="009531C0"/>
    <w:rsid w:val="00955F58"/>
    <w:rsid w:val="00962071"/>
    <w:rsid w:val="00963A82"/>
    <w:rsid w:val="0098013B"/>
    <w:rsid w:val="009848D1"/>
    <w:rsid w:val="00992CFA"/>
    <w:rsid w:val="009A034C"/>
    <w:rsid w:val="009A0BBD"/>
    <w:rsid w:val="009A29F3"/>
    <w:rsid w:val="009A2A39"/>
    <w:rsid w:val="009B2147"/>
    <w:rsid w:val="009B64BF"/>
    <w:rsid w:val="009C296B"/>
    <w:rsid w:val="009C3FD9"/>
    <w:rsid w:val="009D34A9"/>
    <w:rsid w:val="009D6B72"/>
    <w:rsid w:val="009E3E0C"/>
    <w:rsid w:val="009F3060"/>
    <w:rsid w:val="00A177E9"/>
    <w:rsid w:val="00A271F7"/>
    <w:rsid w:val="00A318A9"/>
    <w:rsid w:val="00A4013D"/>
    <w:rsid w:val="00A50DD3"/>
    <w:rsid w:val="00A600B0"/>
    <w:rsid w:val="00AA5183"/>
    <w:rsid w:val="00AB24B1"/>
    <w:rsid w:val="00AB32BE"/>
    <w:rsid w:val="00AB6494"/>
    <w:rsid w:val="00AC0D48"/>
    <w:rsid w:val="00AD365B"/>
    <w:rsid w:val="00AE22D5"/>
    <w:rsid w:val="00B00575"/>
    <w:rsid w:val="00B06A54"/>
    <w:rsid w:val="00B11515"/>
    <w:rsid w:val="00B1234D"/>
    <w:rsid w:val="00B1305B"/>
    <w:rsid w:val="00B15307"/>
    <w:rsid w:val="00B2279B"/>
    <w:rsid w:val="00B22814"/>
    <w:rsid w:val="00B22DFF"/>
    <w:rsid w:val="00B30AB0"/>
    <w:rsid w:val="00B312BD"/>
    <w:rsid w:val="00B3603F"/>
    <w:rsid w:val="00B42E28"/>
    <w:rsid w:val="00B44B14"/>
    <w:rsid w:val="00B5437C"/>
    <w:rsid w:val="00B54DB1"/>
    <w:rsid w:val="00B827D0"/>
    <w:rsid w:val="00B8356D"/>
    <w:rsid w:val="00B96A58"/>
    <w:rsid w:val="00BB058F"/>
    <w:rsid w:val="00BC2083"/>
    <w:rsid w:val="00BC76D7"/>
    <w:rsid w:val="00BD29A2"/>
    <w:rsid w:val="00BD34BE"/>
    <w:rsid w:val="00BD60A4"/>
    <w:rsid w:val="00BE12B8"/>
    <w:rsid w:val="00BE7DDC"/>
    <w:rsid w:val="00BF6286"/>
    <w:rsid w:val="00C002A8"/>
    <w:rsid w:val="00C14391"/>
    <w:rsid w:val="00C206A7"/>
    <w:rsid w:val="00C328CE"/>
    <w:rsid w:val="00C417A4"/>
    <w:rsid w:val="00C53BBC"/>
    <w:rsid w:val="00C57117"/>
    <w:rsid w:val="00C649A8"/>
    <w:rsid w:val="00C76A65"/>
    <w:rsid w:val="00C76AF3"/>
    <w:rsid w:val="00C86E90"/>
    <w:rsid w:val="00C87907"/>
    <w:rsid w:val="00C94281"/>
    <w:rsid w:val="00C94D99"/>
    <w:rsid w:val="00CA4CD8"/>
    <w:rsid w:val="00CA6454"/>
    <w:rsid w:val="00CA7EB4"/>
    <w:rsid w:val="00CB256F"/>
    <w:rsid w:val="00CC0C2C"/>
    <w:rsid w:val="00CD0996"/>
    <w:rsid w:val="00CE4CF3"/>
    <w:rsid w:val="00CF4C6B"/>
    <w:rsid w:val="00D12EAE"/>
    <w:rsid w:val="00D13A6A"/>
    <w:rsid w:val="00D16DD2"/>
    <w:rsid w:val="00D27E3E"/>
    <w:rsid w:val="00D3074C"/>
    <w:rsid w:val="00D45E30"/>
    <w:rsid w:val="00D54F95"/>
    <w:rsid w:val="00D64A61"/>
    <w:rsid w:val="00D86561"/>
    <w:rsid w:val="00D940F8"/>
    <w:rsid w:val="00D95300"/>
    <w:rsid w:val="00DB120E"/>
    <w:rsid w:val="00DB3367"/>
    <w:rsid w:val="00DB706A"/>
    <w:rsid w:val="00DC22E7"/>
    <w:rsid w:val="00DD277E"/>
    <w:rsid w:val="00DD33AF"/>
    <w:rsid w:val="00DF1093"/>
    <w:rsid w:val="00DF56C1"/>
    <w:rsid w:val="00E117AF"/>
    <w:rsid w:val="00E1265D"/>
    <w:rsid w:val="00E26C2E"/>
    <w:rsid w:val="00E34D57"/>
    <w:rsid w:val="00E356B6"/>
    <w:rsid w:val="00E44892"/>
    <w:rsid w:val="00E53491"/>
    <w:rsid w:val="00E54216"/>
    <w:rsid w:val="00E54D1A"/>
    <w:rsid w:val="00E55E88"/>
    <w:rsid w:val="00E62306"/>
    <w:rsid w:val="00E735AF"/>
    <w:rsid w:val="00E829ED"/>
    <w:rsid w:val="00E92D89"/>
    <w:rsid w:val="00EA1613"/>
    <w:rsid w:val="00EA2233"/>
    <w:rsid w:val="00EC45C9"/>
    <w:rsid w:val="00ED2797"/>
    <w:rsid w:val="00EE5B2F"/>
    <w:rsid w:val="00EF74E2"/>
    <w:rsid w:val="00F014B2"/>
    <w:rsid w:val="00F1214E"/>
    <w:rsid w:val="00F253B5"/>
    <w:rsid w:val="00F27F28"/>
    <w:rsid w:val="00F3587D"/>
    <w:rsid w:val="00F364E9"/>
    <w:rsid w:val="00F36C44"/>
    <w:rsid w:val="00F562C7"/>
    <w:rsid w:val="00F60C45"/>
    <w:rsid w:val="00F664FD"/>
    <w:rsid w:val="00F71BC0"/>
    <w:rsid w:val="00F7209D"/>
    <w:rsid w:val="00F7639D"/>
    <w:rsid w:val="00FA4AF8"/>
    <w:rsid w:val="00FA688E"/>
    <w:rsid w:val="00FC5B10"/>
    <w:rsid w:val="00FD004F"/>
    <w:rsid w:val="00FD4915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7A2"/>
    <w:rPr>
      <w:sz w:val="28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37A2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256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37A2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17F2"/>
    <w:rPr>
      <w:rFonts w:ascii="Cambria" w:hAnsi="Cambria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C740B"/>
    <w:rPr>
      <w:rFonts w:ascii="Arial" w:hAnsi="Arial"/>
      <w:b/>
      <w:i/>
      <w:sz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B512C"/>
    <w:rPr>
      <w:rFonts w:ascii="Calibri" w:hAnsi="Calibri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017F2"/>
    <w:rPr>
      <w:rFonts w:ascii="Calibri" w:hAnsi="Calibri"/>
      <w:b/>
      <w:i/>
      <w:sz w:val="26"/>
      <w:lang w:val="uk-UA"/>
    </w:rPr>
  </w:style>
  <w:style w:type="paragraph" w:styleId="Title">
    <w:name w:val="Title"/>
    <w:basedOn w:val="Normal"/>
    <w:link w:val="TitleChar"/>
    <w:uiPriority w:val="99"/>
    <w:qFormat/>
    <w:rsid w:val="003F37A2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1234D"/>
    <w:rPr>
      <w:sz w:val="28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3F37A2"/>
    <w:pPr>
      <w:tabs>
        <w:tab w:val="left" w:pos="5103"/>
      </w:tabs>
      <w:ind w:firstLine="851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17F2"/>
    <w:rPr>
      <w:sz w:val="24"/>
      <w:lang w:val="uk-UA"/>
    </w:rPr>
  </w:style>
  <w:style w:type="character" w:styleId="Hyperlink">
    <w:name w:val="Hyperlink"/>
    <w:basedOn w:val="DefaultParagraphFont"/>
    <w:uiPriority w:val="99"/>
    <w:rsid w:val="003F37A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F37A2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37A2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17F2"/>
    <w:rPr>
      <w:sz w:val="2"/>
      <w:lang w:val="uk-UA"/>
    </w:rPr>
  </w:style>
  <w:style w:type="paragraph" w:styleId="BodyText">
    <w:name w:val="Body Text"/>
    <w:aliases w:val="Основной текст Знак,Основной текст Знак Знак Знак"/>
    <w:basedOn w:val="Normal"/>
    <w:link w:val="BodyTextChar"/>
    <w:uiPriority w:val="99"/>
    <w:rsid w:val="002A7CFE"/>
    <w:pPr>
      <w:spacing w:after="120"/>
    </w:pPr>
    <w:rPr>
      <w:sz w:val="24"/>
      <w:szCs w:val="20"/>
    </w:rPr>
  </w:style>
  <w:style w:type="character" w:customStyle="1" w:styleId="BodyTextChar">
    <w:name w:val="Body Text Char"/>
    <w:aliases w:val="Основной текст Знак Char,Основной текст Знак Знак Знак Char"/>
    <w:basedOn w:val="DefaultParagraphFont"/>
    <w:link w:val="BodyText"/>
    <w:uiPriority w:val="99"/>
    <w:semiHidden/>
    <w:locked/>
    <w:rsid w:val="003126ED"/>
    <w:rPr>
      <w:sz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45C9"/>
    <w:rPr>
      <w:sz w:val="28"/>
      <w:lang w:val="uk-UA" w:eastAsia="ru-RU"/>
    </w:rPr>
  </w:style>
  <w:style w:type="paragraph" w:customStyle="1" w:styleId="BulletIndent">
    <w:name w:val="BulletIndent"/>
    <w:basedOn w:val="Normal"/>
    <w:uiPriority w:val="99"/>
    <w:rsid w:val="0082383F"/>
    <w:pPr>
      <w:numPr>
        <w:numId w:val="1"/>
      </w:numPr>
      <w:spacing w:after="120"/>
    </w:pPr>
    <w:rPr>
      <w:sz w:val="22"/>
      <w:szCs w:val="20"/>
      <w:lang w:val="en-US"/>
    </w:rPr>
  </w:style>
  <w:style w:type="table" w:styleId="TableGrid">
    <w:name w:val="Table Grid"/>
    <w:basedOn w:val="TableNormal"/>
    <w:uiPriority w:val="99"/>
    <w:rsid w:val="008238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basedOn w:val="Normal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1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">
    <w:name w:val="Абзац списка2"/>
    <w:basedOn w:val="Normal"/>
    <w:uiPriority w:val="99"/>
    <w:rsid w:val="003126ED"/>
    <w:pPr>
      <w:ind w:left="720"/>
      <w:contextualSpacing/>
    </w:pPr>
    <w:rPr>
      <w:sz w:val="24"/>
    </w:rPr>
  </w:style>
  <w:style w:type="paragraph" w:styleId="TOC2">
    <w:name w:val="toc 2"/>
    <w:basedOn w:val="Normal"/>
    <w:next w:val="Normal"/>
    <w:autoRedefine/>
    <w:uiPriority w:val="99"/>
    <w:rsid w:val="009F3060"/>
    <w:pPr>
      <w:jc w:val="center"/>
    </w:pPr>
    <w:rPr>
      <w:b/>
      <w:sz w:val="24"/>
    </w:rPr>
  </w:style>
  <w:style w:type="paragraph" w:styleId="NoSpacing">
    <w:name w:val="No Spacing"/>
    <w:basedOn w:val="Normal"/>
    <w:uiPriority w:val="99"/>
    <w:qFormat/>
    <w:rsid w:val="008C042B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8C042B"/>
    <w:pPr>
      <w:suppressAutoHyphens/>
      <w:spacing w:before="280" w:after="280"/>
    </w:pPr>
    <w:rPr>
      <w:color w:val="00000A"/>
      <w:sz w:val="24"/>
    </w:rPr>
  </w:style>
  <w:style w:type="paragraph" w:customStyle="1" w:styleId="a">
    <w:name w:val="Вміст таблиці"/>
    <w:basedOn w:val="Normal"/>
    <w:uiPriority w:val="99"/>
    <w:rsid w:val="008C042B"/>
    <w:pPr>
      <w:suppressLineNumbers/>
      <w:suppressAutoHyphens/>
    </w:pPr>
    <w:rPr>
      <w:color w:val="00000A"/>
      <w:sz w:val="24"/>
    </w:rPr>
  </w:style>
  <w:style w:type="character" w:customStyle="1" w:styleId="apple-converted-space">
    <w:name w:val="apple-converted-space"/>
    <w:uiPriority w:val="99"/>
    <w:rsid w:val="00FA688E"/>
  </w:style>
  <w:style w:type="paragraph" w:styleId="ListParagraph">
    <w:name w:val="List Paragraph"/>
    <w:basedOn w:val="Normal"/>
    <w:uiPriority w:val="99"/>
    <w:qFormat/>
    <w:rsid w:val="001763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9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317</Words>
  <Characters>1811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13</cp:revision>
  <cp:lastPrinted>2018-04-04T08:52:00Z</cp:lastPrinted>
  <dcterms:created xsi:type="dcterms:W3CDTF">2018-03-27T12:03:00Z</dcterms:created>
  <dcterms:modified xsi:type="dcterms:W3CDTF">2018-04-10T07:27:00Z</dcterms:modified>
</cp:coreProperties>
</file>